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7F" w:rsidRPr="00FB2755" w:rsidRDefault="00E16D7F" w:rsidP="00E16D7F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378325172"/>
      <w:bookmarkStart w:id="1" w:name="_Toc381598990"/>
      <w:bookmarkStart w:id="2" w:name="_Ref430702744"/>
      <w:bookmarkStart w:id="3" w:name="_Toc434431722"/>
      <w:bookmarkStart w:id="4" w:name="_Toc516575106"/>
      <w:r>
        <w:rPr>
          <w:rFonts w:cs="Arial"/>
        </w:rPr>
        <w:t xml:space="preserve">Bijlage </w:t>
      </w:r>
      <w:r>
        <w:rPr>
          <w:rFonts w:cs="Arial"/>
        </w:rPr>
        <w:tab/>
        <w:t>6AD</w:t>
      </w:r>
      <w:r>
        <w:rPr>
          <w:rFonts w:cs="Arial"/>
        </w:rPr>
        <w:tab/>
        <w:t xml:space="preserve">Competentie </w:t>
      </w:r>
      <w:bookmarkEnd w:id="0"/>
      <w:bookmarkEnd w:id="1"/>
      <w:bookmarkEnd w:id="2"/>
      <w:bookmarkEnd w:id="3"/>
      <w:bookmarkEnd w:id="4"/>
      <w:r w:rsidR="00744DC1">
        <w:rPr>
          <w:rFonts w:cs="Arial"/>
        </w:rPr>
        <w:t>ervaring</w:t>
      </w:r>
    </w:p>
    <w:p w:rsidR="00744DC1" w:rsidRPr="001B2544" w:rsidRDefault="00744DC1" w:rsidP="00744DC1">
      <w:pPr>
        <w:rPr>
          <w:rFonts w:cs="Arial"/>
        </w:rPr>
      </w:pPr>
      <w:bookmarkStart w:id="5" w:name="_Toc200164209"/>
      <w:r w:rsidRPr="001B2544">
        <w:rPr>
          <w:rFonts w:cs="Arial"/>
        </w:rPr>
        <w:t>Door de opdrachtgever zijn in hoofdstuk 4 competenties vastgesteld, benodigd voor het toetsen van technische bekwaamheid en/of beroepsbekwaamheid, overeenkomend met essentiële punten van de opdracht. Inschrijver dient zijn ervaring te onderbouwen door het geven van één refe</w:t>
      </w:r>
      <w:r>
        <w:rPr>
          <w:rFonts w:cs="Arial"/>
        </w:rPr>
        <w:t xml:space="preserve">rentieopdracht per genoemde </w:t>
      </w:r>
      <w:r w:rsidRPr="001B2544">
        <w:rPr>
          <w:rFonts w:cs="Arial"/>
        </w:rPr>
        <w:t xml:space="preserve">competentie die in het afgelopen </w:t>
      </w:r>
      <w:r>
        <w:rPr>
          <w:rFonts w:cs="Arial"/>
        </w:rPr>
        <w:t>3</w:t>
      </w:r>
      <w:r w:rsidRPr="001B2544">
        <w:rPr>
          <w:rFonts w:cs="Arial"/>
        </w:rPr>
        <w:t xml:space="preserve"> jaar zijn uitgevoerd</w:t>
      </w:r>
    </w:p>
    <w:p w:rsidR="00744DC1" w:rsidRPr="001B2544" w:rsidRDefault="00744DC1" w:rsidP="00744DC1">
      <w:pPr>
        <w:rPr>
          <w:rFonts w:cs="Arial"/>
        </w:rPr>
      </w:pPr>
    </w:p>
    <w:p w:rsidR="00744DC1" w:rsidRDefault="00744DC1" w:rsidP="00744DC1">
      <w:pPr>
        <w:rPr>
          <w:rFonts w:cs="Arial"/>
        </w:rPr>
      </w:pPr>
      <w:r>
        <w:rPr>
          <w:rFonts w:cs="Arial"/>
        </w:rPr>
        <w:t xml:space="preserve">Inschrijver dient </w:t>
      </w:r>
      <w:r w:rsidRPr="001B2544">
        <w:rPr>
          <w:rFonts w:cs="Arial"/>
        </w:rPr>
        <w:t xml:space="preserve">dit formulier ingevuld en ondertekend </w:t>
      </w:r>
      <w:r>
        <w:rPr>
          <w:rFonts w:cs="Arial"/>
        </w:rPr>
        <w:t xml:space="preserve">in </w:t>
      </w:r>
      <w:r w:rsidRPr="001B2544">
        <w:rPr>
          <w:rFonts w:cs="Arial"/>
        </w:rPr>
        <w:t xml:space="preserve">te </w:t>
      </w:r>
      <w:r>
        <w:rPr>
          <w:rFonts w:cs="Arial"/>
        </w:rPr>
        <w:t>dienen bij inschrijving</w:t>
      </w:r>
      <w:r w:rsidRPr="001B2544">
        <w:rPr>
          <w:rFonts w:cs="Arial"/>
        </w:rPr>
        <w:t xml:space="preserve">. De opdrachtgever behoudt zich het recht voor de opgave te controleren bij de opgegeven referenties. </w:t>
      </w:r>
      <w:r>
        <w:rPr>
          <w:rFonts w:cs="Arial"/>
        </w:rPr>
        <w:t>Als</w:t>
      </w:r>
      <w:r w:rsidRPr="001B2544">
        <w:rPr>
          <w:rFonts w:cs="Arial"/>
        </w:rPr>
        <w:t xml:space="preserve"> uit deze controle wordt geconstateerd, dat de opgave in deze bijlage afwijkt van hetgeen de referentie-contactpersonen melden, kan de opdrachtgever alsnog besluiten tot diskwalificatie van deelname aan deze aanbesteding.</w:t>
      </w:r>
    </w:p>
    <w:p w:rsidR="00744DC1" w:rsidRPr="00376BB4" w:rsidRDefault="00744DC1" w:rsidP="00744DC1">
      <w:pPr>
        <w:rPr>
          <w:rFonts w:cs="Arial"/>
        </w:rPr>
      </w:pPr>
      <w:bookmarkStart w:id="6" w:name="_GoBack"/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0"/>
        <w:gridCol w:w="7458"/>
      </w:tblGrid>
      <w:tr w:rsidR="00744DC1" w:rsidRPr="004D149E" w:rsidTr="00025A71">
        <w:trPr>
          <w:trHeight w:val="340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44DC1" w:rsidRPr="004D149E" w:rsidRDefault="00744DC1" w:rsidP="00025A71">
            <w:pPr>
              <w:rPr>
                <w:rFonts w:cs="Arial"/>
                <w:b/>
                <w:position w:val="-24"/>
              </w:rPr>
            </w:pPr>
            <w:r w:rsidRPr="004D149E">
              <w:rPr>
                <w:rFonts w:cs="Arial"/>
                <w:b/>
              </w:rPr>
              <w:t>Referentie</w:t>
            </w:r>
            <w:r>
              <w:rPr>
                <w:rFonts w:cs="Arial"/>
                <w:b/>
              </w:rPr>
              <w:t xml:space="preserve"> 1</w:t>
            </w:r>
          </w:p>
        </w:tc>
        <w:tc>
          <w:tcPr>
            <w:tcW w:w="3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44DC1" w:rsidRPr="004D149E" w:rsidRDefault="00744DC1" w:rsidP="00025A71">
            <w:pPr>
              <w:ind w:left="122"/>
              <w:rPr>
                <w:rFonts w:cs="Arial"/>
                <w:b/>
                <w:position w:val="-24"/>
              </w:rPr>
            </w:pPr>
            <w:r>
              <w:rPr>
                <w:rFonts w:cs="Arial"/>
                <w:b/>
                <w:position w:val="-24"/>
              </w:rPr>
              <w:t>C</w:t>
            </w:r>
            <w:r w:rsidRPr="00E7234C">
              <w:rPr>
                <w:rFonts w:cs="Arial"/>
                <w:b/>
                <w:position w:val="-24"/>
              </w:rPr>
              <w:t xml:space="preserve">ompetentie </w:t>
            </w:r>
            <w:r>
              <w:rPr>
                <w:rFonts w:cs="Arial"/>
                <w:b/>
                <w:position w:val="-24"/>
              </w:rPr>
              <w:t xml:space="preserve">- </w:t>
            </w:r>
            <w:r w:rsidRPr="00E7234C">
              <w:rPr>
                <w:rFonts w:cs="Arial"/>
                <w:b/>
                <w:position w:val="-24"/>
              </w:rPr>
              <w:t xml:space="preserve">Ervaring </w:t>
            </w:r>
            <w:r w:rsidRPr="00D853AB">
              <w:rPr>
                <w:rFonts w:cs="Arial"/>
                <w:b/>
                <w:position w:val="-24"/>
              </w:rPr>
              <w:t xml:space="preserve">met levering van dranken-automaten en -voorziening </w:t>
            </w:r>
            <w:r>
              <w:rPr>
                <w:rFonts w:cs="Arial"/>
                <w:b/>
                <w:position w:val="-24"/>
              </w:rPr>
              <w:t>(max 2</w:t>
            </w:r>
            <w:r w:rsidRPr="001B2544">
              <w:rPr>
                <w:rFonts w:cs="Arial"/>
                <w:b/>
                <w:position w:val="-24"/>
              </w:rPr>
              <w:t xml:space="preserve"> A4)</w:t>
            </w:r>
          </w:p>
        </w:tc>
      </w:tr>
      <w:tr w:rsidR="00744DC1" w:rsidRPr="00376BB4" w:rsidTr="00025A71">
        <w:trPr>
          <w:trHeight w:val="373"/>
        </w:trPr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</w:tcPr>
          <w:p w:rsidR="00744DC1" w:rsidRPr="00376BB4" w:rsidRDefault="00744DC1" w:rsidP="00025A71">
            <w:pPr>
              <w:contextualSpacing/>
              <w:rPr>
                <w:rFonts w:cs="Arial"/>
              </w:rPr>
            </w:pPr>
            <w:r>
              <w:rPr>
                <w:rFonts w:cs="Arial"/>
              </w:rPr>
              <w:t>Opdracht (naam)</w:t>
            </w:r>
          </w:p>
        </w:tc>
        <w:tc>
          <w:tcPr>
            <w:tcW w:w="3873" w:type="pct"/>
            <w:tcBorders>
              <w:top w:val="single" w:sz="4" w:space="0" w:color="auto"/>
            </w:tcBorders>
          </w:tcPr>
          <w:p w:rsidR="00744DC1" w:rsidRPr="00376BB4" w:rsidRDefault="00744DC1" w:rsidP="00025A7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744DC1" w:rsidRPr="00376BB4" w:rsidTr="00025A71">
        <w:trPr>
          <w:trHeight w:val="373"/>
        </w:trPr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</w:tcPr>
          <w:p w:rsidR="00744DC1" w:rsidRPr="00376BB4" w:rsidRDefault="00744DC1" w:rsidP="00025A71">
            <w:pPr>
              <w:contextualSpacing/>
              <w:rPr>
                <w:rFonts w:cs="Arial"/>
              </w:rPr>
            </w:pPr>
            <w:r w:rsidRPr="00376BB4">
              <w:rPr>
                <w:rFonts w:cs="Arial"/>
              </w:rPr>
              <w:t xml:space="preserve">Naam </w:t>
            </w:r>
            <w:r>
              <w:rPr>
                <w:rFonts w:cs="Arial"/>
              </w:rPr>
              <w:t>opdrachtgever</w:t>
            </w:r>
            <w:r w:rsidRPr="00376BB4">
              <w:rPr>
                <w:rFonts w:cs="Arial"/>
              </w:rPr>
              <w:t xml:space="preserve"> (referent)</w:t>
            </w:r>
          </w:p>
        </w:tc>
        <w:tc>
          <w:tcPr>
            <w:tcW w:w="3873" w:type="pct"/>
            <w:tcBorders>
              <w:top w:val="single" w:sz="4" w:space="0" w:color="auto"/>
            </w:tcBorders>
          </w:tcPr>
          <w:p w:rsidR="00744DC1" w:rsidRPr="00376BB4" w:rsidRDefault="00744DC1" w:rsidP="00025A7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744DC1" w:rsidRPr="00376BB4" w:rsidTr="00025A71">
        <w:trPr>
          <w:trHeight w:val="421"/>
        </w:trPr>
        <w:tc>
          <w:tcPr>
            <w:tcW w:w="1127" w:type="pct"/>
            <w:shd w:val="clear" w:color="auto" w:fill="auto"/>
          </w:tcPr>
          <w:p w:rsidR="00744DC1" w:rsidRPr="00376BB4" w:rsidRDefault="00744DC1" w:rsidP="00025A71">
            <w:pPr>
              <w:contextualSpacing/>
              <w:rPr>
                <w:rFonts w:cs="Arial"/>
              </w:rPr>
            </w:pPr>
            <w:r>
              <w:rPr>
                <w:rFonts w:cs="Arial"/>
              </w:rPr>
              <w:t>Adres, postcode en p</w:t>
            </w:r>
            <w:r w:rsidRPr="00376BB4">
              <w:rPr>
                <w:rFonts w:cs="Arial"/>
              </w:rPr>
              <w:t>laatsnaam</w:t>
            </w:r>
          </w:p>
        </w:tc>
        <w:tc>
          <w:tcPr>
            <w:tcW w:w="3873" w:type="pct"/>
          </w:tcPr>
          <w:p w:rsidR="00744DC1" w:rsidRPr="00376BB4" w:rsidRDefault="00744DC1" w:rsidP="00025A7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744DC1" w:rsidRPr="00376BB4" w:rsidTr="00025A71">
        <w:trPr>
          <w:trHeight w:val="427"/>
        </w:trPr>
        <w:tc>
          <w:tcPr>
            <w:tcW w:w="1127" w:type="pct"/>
            <w:shd w:val="clear" w:color="auto" w:fill="auto"/>
          </w:tcPr>
          <w:p w:rsidR="00744DC1" w:rsidRPr="00376BB4" w:rsidRDefault="00744DC1" w:rsidP="00025A71">
            <w:pPr>
              <w:contextualSpacing/>
              <w:rPr>
                <w:rFonts w:cs="Arial"/>
              </w:rPr>
            </w:pPr>
            <w:r w:rsidRPr="00376BB4">
              <w:rPr>
                <w:rFonts w:cs="Arial"/>
              </w:rPr>
              <w:t>Naam</w:t>
            </w:r>
            <w:r>
              <w:rPr>
                <w:rFonts w:cs="Arial"/>
              </w:rPr>
              <w:t>,</w:t>
            </w:r>
            <w:r w:rsidRPr="00376BB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e</w:t>
            </w:r>
            <w:r w:rsidRPr="00D853AB">
              <w:rPr>
                <w:rFonts w:cs="Arial"/>
              </w:rPr>
              <w:t xml:space="preserve">-mail en telefoonnummer </w:t>
            </w:r>
            <w:r w:rsidRPr="00376BB4">
              <w:rPr>
                <w:rFonts w:cs="Arial"/>
              </w:rPr>
              <w:t>contactpersoon</w:t>
            </w:r>
          </w:p>
        </w:tc>
        <w:tc>
          <w:tcPr>
            <w:tcW w:w="3873" w:type="pct"/>
          </w:tcPr>
          <w:p w:rsidR="00744DC1" w:rsidRPr="00376BB4" w:rsidRDefault="00744DC1" w:rsidP="00025A7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744DC1" w:rsidRPr="00376BB4" w:rsidTr="00025A71">
        <w:trPr>
          <w:trHeight w:val="373"/>
        </w:trPr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</w:tcPr>
          <w:p w:rsidR="00744DC1" w:rsidRPr="00376BB4" w:rsidRDefault="00744DC1" w:rsidP="00025A71">
            <w:pPr>
              <w:contextualSpacing/>
              <w:rPr>
                <w:rFonts w:cs="Arial"/>
              </w:rPr>
            </w:pPr>
            <w:r>
              <w:rPr>
                <w:rFonts w:cs="Arial"/>
              </w:rPr>
              <w:t>Startdatum opdracht</w:t>
            </w:r>
          </w:p>
        </w:tc>
        <w:tc>
          <w:tcPr>
            <w:tcW w:w="3873" w:type="pct"/>
            <w:tcBorders>
              <w:top w:val="single" w:sz="4" w:space="0" w:color="auto"/>
            </w:tcBorders>
          </w:tcPr>
          <w:p w:rsidR="00744DC1" w:rsidRPr="00376BB4" w:rsidRDefault="00744DC1" w:rsidP="00025A7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744DC1" w:rsidRPr="00376BB4" w:rsidTr="00025A71">
        <w:trPr>
          <w:trHeight w:val="421"/>
        </w:trPr>
        <w:tc>
          <w:tcPr>
            <w:tcW w:w="1127" w:type="pct"/>
            <w:shd w:val="clear" w:color="auto" w:fill="auto"/>
          </w:tcPr>
          <w:p w:rsidR="00744DC1" w:rsidRPr="00376BB4" w:rsidRDefault="00744DC1" w:rsidP="00025A71">
            <w:pPr>
              <w:contextualSpacing/>
              <w:rPr>
                <w:rFonts w:cs="Arial"/>
              </w:rPr>
            </w:pPr>
            <w:r>
              <w:rPr>
                <w:rFonts w:cs="Arial"/>
              </w:rPr>
              <w:t>Einddatum opdracht</w:t>
            </w:r>
          </w:p>
        </w:tc>
        <w:tc>
          <w:tcPr>
            <w:tcW w:w="3873" w:type="pct"/>
          </w:tcPr>
          <w:p w:rsidR="00744DC1" w:rsidRPr="00376BB4" w:rsidRDefault="00744DC1" w:rsidP="00025A7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744DC1" w:rsidRPr="00376BB4" w:rsidTr="00025A71">
        <w:trPr>
          <w:trHeight w:val="427"/>
        </w:trPr>
        <w:tc>
          <w:tcPr>
            <w:tcW w:w="1127" w:type="pct"/>
            <w:shd w:val="clear" w:color="auto" w:fill="auto"/>
          </w:tcPr>
          <w:p w:rsidR="00744DC1" w:rsidRPr="00376BB4" w:rsidRDefault="00744DC1" w:rsidP="00025A71">
            <w:pPr>
              <w:contextualSpacing/>
              <w:rPr>
                <w:rFonts w:cs="Arial"/>
              </w:rPr>
            </w:pPr>
            <w:r w:rsidRPr="00E7234C">
              <w:rPr>
                <w:rFonts w:cs="Arial"/>
              </w:rPr>
              <w:t>Duur van het contract</w:t>
            </w:r>
          </w:p>
        </w:tc>
        <w:tc>
          <w:tcPr>
            <w:tcW w:w="3873" w:type="pct"/>
          </w:tcPr>
          <w:p w:rsidR="00744DC1" w:rsidRPr="00376BB4" w:rsidRDefault="00744DC1" w:rsidP="00025A7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744DC1" w:rsidRPr="00376BB4" w:rsidTr="00025A71">
        <w:trPr>
          <w:trHeight w:val="405"/>
        </w:trPr>
        <w:tc>
          <w:tcPr>
            <w:tcW w:w="1127" w:type="pct"/>
            <w:shd w:val="clear" w:color="auto" w:fill="auto"/>
          </w:tcPr>
          <w:p w:rsidR="00744DC1" w:rsidRPr="00376BB4" w:rsidRDefault="00744DC1" w:rsidP="00025A71">
            <w:pPr>
              <w:contextualSpacing/>
              <w:rPr>
                <w:rFonts w:cs="Arial"/>
              </w:rPr>
            </w:pPr>
            <w:r w:rsidRPr="00E7234C">
              <w:rPr>
                <w:rFonts w:cs="Arial"/>
              </w:rPr>
              <w:t>Omzetwaarde</w:t>
            </w:r>
          </w:p>
        </w:tc>
        <w:tc>
          <w:tcPr>
            <w:tcW w:w="3873" w:type="pct"/>
          </w:tcPr>
          <w:p w:rsidR="00744DC1" w:rsidRPr="00376BB4" w:rsidRDefault="00744DC1" w:rsidP="00025A7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744DC1" w:rsidRPr="00376BB4" w:rsidTr="00025A71">
        <w:trPr>
          <w:trHeight w:val="410"/>
        </w:trPr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</w:tcPr>
          <w:p w:rsidR="00744DC1" w:rsidRPr="00376BB4" w:rsidRDefault="00744DC1" w:rsidP="00025A71">
            <w:pPr>
              <w:contextualSpacing/>
              <w:rPr>
                <w:rFonts w:cs="Arial"/>
              </w:rPr>
            </w:pPr>
            <w:r>
              <w:rPr>
                <w:rFonts w:cs="Arial"/>
              </w:rPr>
              <w:t>Opdracht</w:t>
            </w:r>
            <w:r w:rsidRPr="00376BB4">
              <w:rPr>
                <w:rFonts w:cs="Arial"/>
              </w:rPr>
              <w:t xml:space="preserve"> zelfstandig uitgevoerd</w:t>
            </w:r>
          </w:p>
        </w:tc>
        <w:tc>
          <w:tcPr>
            <w:tcW w:w="3873" w:type="pct"/>
            <w:tcBorders>
              <w:bottom w:val="single" w:sz="4" w:space="0" w:color="auto"/>
            </w:tcBorders>
          </w:tcPr>
          <w:p w:rsidR="00744DC1" w:rsidRPr="00376BB4" w:rsidRDefault="00744DC1" w:rsidP="00025A7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  <w:r w:rsidRPr="00376BB4">
              <w:rPr>
                <w:rFonts w:cs="Arial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6BB4">
              <w:rPr>
                <w:rFonts w:cs="Arial"/>
              </w:rPr>
              <w:instrText xml:space="preserve"> FORMCHECKBOX </w:instrText>
            </w:r>
            <w:r w:rsidRPr="00376BB4">
              <w:rPr>
                <w:rFonts w:cs="Arial"/>
              </w:rPr>
            </w:r>
            <w:r w:rsidRPr="00376BB4">
              <w:rPr>
                <w:rFonts w:cs="Arial"/>
              </w:rPr>
              <w:fldChar w:fldCharType="separate"/>
            </w:r>
            <w:r w:rsidRPr="00376BB4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ja</w:t>
            </w:r>
          </w:p>
          <w:p w:rsidR="00744DC1" w:rsidRPr="00376BB4" w:rsidRDefault="00744DC1" w:rsidP="00025A7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  <w:r w:rsidRPr="00376BB4">
              <w:rPr>
                <w:rFonts w:cs="Arial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6BB4">
              <w:rPr>
                <w:rFonts w:cs="Arial"/>
              </w:rPr>
              <w:instrText xml:space="preserve"> FORMCHECKBOX </w:instrText>
            </w:r>
            <w:r w:rsidRPr="00376BB4">
              <w:rPr>
                <w:rFonts w:cs="Arial"/>
              </w:rPr>
            </w:r>
            <w:r w:rsidRPr="00376BB4">
              <w:rPr>
                <w:rFonts w:cs="Arial"/>
              </w:rPr>
              <w:fldChar w:fldCharType="separate"/>
            </w:r>
            <w:r w:rsidRPr="00376BB4">
              <w:rPr>
                <w:rFonts w:cs="Arial"/>
              </w:rPr>
              <w:fldChar w:fldCharType="end"/>
            </w:r>
            <w:r w:rsidRPr="00376BB4">
              <w:rPr>
                <w:rFonts w:cs="Arial"/>
              </w:rPr>
              <w:t xml:space="preserve"> nee (aangeven wie wat heeft uitgevoerd)</w:t>
            </w:r>
          </w:p>
        </w:tc>
      </w:tr>
      <w:tr w:rsidR="00744DC1" w:rsidRPr="00376BB4" w:rsidTr="00025A71">
        <w:trPr>
          <w:trHeight w:val="270"/>
        </w:trPr>
        <w:tc>
          <w:tcPr>
            <w:tcW w:w="5000" w:type="pct"/>
            <w:gridSpan w:val="2"/>
            <w:shd w:val="clear" w:color="auto" w:fill="auto"/>
          </w:tcPr>
          <w:p w:rsidR="00744DC1" w:rsidRDefault="00744DC1" w:rsidP="00025A7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  <w:b/>
              </w:rPr>
            </w:pPr>
            <w:r w:rsidRPr="00376BB4">
              <w:rPr>
                <w:rFonts w:cs="Arial"/>
                <w:b/>
              </w:rPr>
              <w:t>Beschrijving van referentieopdracht met de gevra</w:t>
            </w:r>
            <w:r>
              <w:rPr>
                <w:rFonts w:cs="Arial"/>
                <w:b/>
              </w:rPr>
              <w:t>agde kerncompetentie (max 1 A4) waaronder:</w:t>
            </w:r>
          </w:p>
          <w:p w:rsidR="00744DC1" w:rsidRDefault="00744DC1" w:rsidP="00025A7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  <w:r w:rsidRPr="00D853AB">
              <w:rPr>
                <w:rFonts w:cs="Arial"/>
                <w:b/>
              </w:rPr>
              <w:t>rvaring om levering van drankenautomaten en -voorziening met de onderdelen huur, operating en ingrediënten te realiseren.</w:t>
            </w:r>
          </w:p>
          <w:p w:rsidR="00744DC1" w:rsidRPr="00376BB4" w:rsidRDefault="00744DC1" w:rsidP="00025A7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Rol en toegevoegde waarde van inschrijver, gebruikte middelen, tools en kwaliteitsborging</w:t>
            </w:r>
          </w:p>
        </w:tc>
      </w:tr>
      <w:tr w:rsidR="00744DC1" w:rsidRPr="00376BB4" w:rsidTr="00025A71">
        <w:trPr>
          <w:trHeight w:val="270"/>
        </w:trPr>
        <w:tc>
          <w:tcPr>
            <w:tcW w:w="5000" w:type="pct"/>
            <w:gridSpan w:val="2"/>
          </w:tcPr>
          <w:p w:rsidR="00744DC1" w:rsidRDefault="00744DC1" w:rsidP="00025A7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  <w:r>
              <w:rPr>
                <w:rFonts w:cs="Arial"/>
              </w:rPr>
              <w:t>…..</w:t>
            </w:r>
          </w:p>
          <w:p w:rsidR="00744DC1" w:rsidRDefault="00744DC1" w:rsidP="00025A7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  <w:r>
              <w:rPr>
                <w:rFonts w:cs="Arial"/>
              </w:rPr>
              <w:t>……</w:t>
            </w:r>
          </w:p>
          <w:p w:rsidR="00744DC1" w:rsidRPr="00376BB4" w:rsidRDefault="00744DC1" w:rsidP="00025A7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  <w:r>
              <w:rPr>
                <w:rFonts w:cs="Arial"/>
              </w:rPr>
              <w:t>……</w:t>
            </w:r>
          </w:p>
        </w:tc>
      </w:tr>
    </w:tbl>
    <w:p w:rsidR="00744DC1" w:rsidRPr="00B81664" w:rsidRDefault="00744DC1" w:rsidP="00744DC1">
      <w:pPr>
        <w:contextualSpacing/>
        <w:rPr>
          <w:rFonts w:cs="Arial"/>
          <w:highlight w:val="yellow"/>
        </w:rPr>
      </w:pPr>
    </w:p>
    <w:bookmarkEnd w:id="5"/>
    <w:p w:rsidR="00744DC1" w:rsidRDefault="00744DC1" w:rsidP="00744DC1">
      <w:pPr>
        <w:rPr>
          <w:rFonts w:cs="Arial"/>
          <w:bCs/>
        </w:rPr>
      </w:pPr>
      <w:r w:rsidRPr="00B81664">
        <w:rPr>
          <w:rFonts w:cs="Arial"/>
          <w:b/>
        </w:rPr>
        <w:t>Getekend voor akkoord: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744DC1" w:rsidRPr="00B8643B" w:rsidTr="00025A71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:rsidR="00744DC1" w:rsidRPr="00B8643B" w:rsidRDefault="00744DC1" w:rsidP="00025A71">
            <w:pPr>
              <w:spacing w:line="240" w:lineRule="auto"/>
              <w:rPr>
                <w:rFonts w:cs="Arial"/>
                <w:bCs/>
              </w:rPr>
            </w:pPr>
            <w:r w:rsidRPr="00B8643B">
              <w:rPr>
                <w:rFonts w:cs="Arial"/>
                <w:bCs/>
              </w:rPr>
              <w:t>Naam inschrijver</w:t>
            </w:r>
          </w:p>
        </w:tc>
        <w:tc>
          <w:tcPr>
            <w:tcW w:w="6792" w:type="dxa"/>
            <w:vAlign w:val="center"/>
          </w:tcPr>
          <w:p w:rsidR="00744DC1" w:rsidRPr="00B8643B" w:rsidRDefault="00744DC1" w:rsidP="00025A71">
            <w:pPr>
              <w:spacing w:line="240" w:lineRule="auto"/>
              <w:rPr>
                <w:rFonts w:cs="Arial"/>
                <w:bCs/>
              </w:rPr>
            </w:pPr>
          </w:p>
        </w:tc>
      </w:tr>
      <w:tr w:rsidR="00744DC1" w:rsidRPr="00B8643B" w:rsidTr="00025A71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:rsidR="00744DC1" w:rsidRPr="00B8643B" w:rsidRDefault="00744DC1" w:rsidP="00025A71">
            <w:pPr>
              <w:spacing w:line="240" w:lineRule="auto"/>
              <w:rPr>
                <w:rFonts w:cs="Arial"/>
                <w:bCs/>
              </w:rPr>
            </w:pPr>
            <w:r w:rsidRPr="00B8643B">
              <w:rPr>
                <w:rFonts w:cs="Arial"/>
                <w:bCs/>
              </w:rPr>
              <w:t>Naam tekenbevoegde</w:t>
            </w:r>
          </w:p>
        </w:tc>
        <w:tc>
          <w:tcPr>
            <w:tcW w:w="6792" w:type="dxa"/>
            <w:vAlign w:val="center"/>
          </w:tcPr>
          <w:p w:rsidR="00744DC1" w:rsidRPr="00B8643B" w:rsidRDefault="00744DC1" w:rsidP="00025A71">
            <w:pPr>
              <w:spacing w:line="240" w:lineRule="auto"/>
              <w:rPr>
                <w:rFonts w:cs="Arial"/>
                <w:bCs/>
              </w:rPr>
            </w:pPr>
          </w:p>
        </w:tc>
      </w:tr>
      <w:tr w:rsidR="00744DC1" w:rsidRPr="00B8643B" w:rsidTr="00025A71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:rsidR="00744DC1" w:rsidRPr="00B8643B" w:rsidRDefault="00744DC1" w:rsidP="00025A71">
            <w:pPr>
              <w:spacing w:line="240" w:lineRule="auto"/>
              <w:rPr>
                <w:rFonts w:cs="Arial"/>
                <w:bCs/>
              </w:rPr>
            </w:pPr>
            <w:r w:rsidRPr="00B8643B">
              <w:rPr>
                <w:rFonts w:cs="Arial"/>
                <w:bCs/>
              </w:rPr>
              <w:t>Handtekening</w:t>
            </w:r>
          </w:p>
        </w:tc>
        <w:tc>
          <w:tcPr>
            <w:tcW w:w="6792" w:type="dxa"/>
            <w:vAlign w:val="center"/>
          </w:tcPr>
          <w:p w:rsidR="00744DC1" w:rsidRPr="00B8643B" w:rsidRDefault="00744DC1" w:rsidP="00025A71">
            <w:pPr>
              <w:spacing w:line="240" w:lineRule="auto"/>
              <w:rPr>
                <w:rFonts w:cs="Arial"/>
                <w:bCs/>
              </w:rPr>
            </w:pPr>
          </w:p>
        </w:tc>
      </w:tr>
      <w:tr w:rsidR="00744DC1" w:rsidRPr="00B8643B" w:rsidTr="00025A71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:rsidR="00744DC1" w:rsidRPr="00B8643B" w:rsidRDefault="00744DC1" w:rsidP="00025A71">
            <w:pPr>
              <w:spacing w:line="240" w:lineRule="auto"/>
              <w:rPr>
                <w:rFonts w:cs="Arial"/>
                <w:bCs/>
              </w:rPr>
            </w:pPr>
            <w:r w:rsidRPr="00B8643B">
              <w:rPr>
                <w:rFonts w:cs="Arial"/>
                <w:bCs/>
              </w:rPr>
              <w:t>Datum</w:t>
            </w:r>
          </w:p>
        </w:tc>
        <w:tc>
          <w:tcPr>
            <w:tcW w:w="6792" w:type="dxa"/>
            <w:vAlign w:val="center"/>
          </w:tcPr>
          <w:p w:rsidR="00744DC1" w:rsidRPr="00B8643B" w:rsidRDefault="00744DC1" w:rsidP="00025A71">
            <w:pPr>
              <w:spacing w:line="240" w:lineRule="auto"/>
              <w:rPr>
                <w:rFonts w:cs="Arial"/>
                <w:bCs/>
              </w:rPr>
            </w:pPr>
          </w:p>
        </w:tc>
      </w:tr>
    </w:tbl>
    <w:p w:rsidR="00744DC1" w:rsidRPr="001B2544" w:rsidRDefault="00744DC1" w:rsidP="00744DC1">
      <w:pPr>
        <w:rPr>
          <w:i/>
        </w:rPr>
      </w:pPr>
      <w:r w:rsidRPr="001B2544">
        <w:rPr>
          <w:i/>
        </w:rPr>
        <w:t>Deze bijlage is ook als aparte bijlage in Word-formaat toegevoegd onder de naam:</w:t>
      </w:r>
    </w:p>
    <w:p w:rsidR="00744DC1" w:rsidRPr="001B2544" w:rsidRDefault="00744DC1" w:rsidP="00744DC1">
      <w:pPr>
        <w:rPr>
          <w:i/>
        </w:rPr>
      </w:pPr>
      <w:r w:rsidRPr="001B2544">
        <w:rPr>
          <w:i/>
        </w:rPr>
        <w:t>‘Drankenautomaten en -voorziening gemeente Ede - AD Bijlage 6 Competentie referentie.doc’</w:t>
      </w:r>
    </w:p>
    <w:p w:rsidR="001922B7" w:rsidRPr="00AC2695" w:rsidRDefault="001922B7"/>
    <w:sectPr w:rsidR="001922B7" w:rsidRPr="00AC2695" w:rsidSect="00857D61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740C57"/>
    <w:multiLevelType w:val="hybridMultilevel"/>
    <w:tmpl w:val="E1B8D7B8"/>
    <w:lvl w:ilvl="0" w:tplc="5E485F3E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7F"/>
    <w:rsid w:val="001922B7"/>
    <w:rsid w:val="004B084D"/>
    <w:rsid w:val="00744DC1"/>
    <w:rsid w:val="007B6B8E"/>
    <w:rsid w:val="00857D61"/>
    <w:rsid w:val="008D2918"/>
    <w:rsid w:val="00AC2695"/>
    <w:rsid w:val="00B913E8"/>
    <w:rsid w:val="00D456FF"/>
    <w:rsid w:val="00E1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CF42CAB9-F9E0-4094-91A1-3CD449A0F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16D7F"/>
    <w:pPr>
      <w:spacing w:line="276" w:lineRule="auto"/>
    </w:pPr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numPr>
        <w:numId w:val="1"/>
      </w:numPr>
      <w:outlineLvl w:val="0"/>
    </w:pPr>
    <w:rPr>
      <w:b/>
      <w:kern w:val="1"/>
      <w:lang w:val="x-none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1"/>
      </w:numPr>
      <w:pBdr>
        <w:top w:val="single" w:sz="4" w:space="1" w:color="000000"/>
        <w:bottom w:val="single" w:sz="4" w:space="1" w:color="000000"/>
      </w:pBdr>
      <w:outlineLvl w:val="1"/>
    </w:pPr>
    <w:rPr>
      <w:b/>
      <w:kern w:val="1"/>
      <w:lang w:val="x-none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outlineLvl w:val="2"/>
    </w:pPr>
    <w:rPr>
      <w:b/>
      <w:smallCaps/>
      <w:kern w:val="1"/>
      <w:lang w:val="x-none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outlineLvl w:val="3"/>
    </w:pPr>
    <w:rPr>
      <w:i/>
      <w:kern w:val="1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qFormat/>
    <w:rsid w:val="00B913E8"/>
    <w:pPr>
      <w:keepNext/>
      <w:spacing w:before="240" w:after="120"/>
      <w:jc w:val="center"/>
    </w:pPr>
    <w:rPr>
      <w:rFonts w:eastAsia="Microsoft YaHei" w:cs="Mangal"/>
      <w:b/>
      <w:bCs/>
      <w:sz w:val="36"/>
      <w:szCs w:val="36"/>
    </w:rPr>
  </w:style>
  <w:style w:type="paragraph" w:customStyle="1" w:styleId="BijlagegenummerdAD">
    <w:name w:val="Bijlage genummerd AD"/>
    <w:basedOn w:val="Standaard"/>
    <w:next w:val="Standaard"/>
    <w:qFormat/>
    <w:rsid w:val="00E16D7F"/>
    <w:pPr>
      <w:numPr>
        <w:numId w:val="2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348FD91D</Template>
  <TotalTime>2</TotalTime>
  <Pages>1</Pages>
  <Words>277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Ede</Company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2</cp:revision>
  <dcterms:created xsi:type="dcterms:W3CDTF">2018-06-12T12:33:00Z</dcterms:created>
  <dcterms:modified xsi:type="dcterms:W3CDTF">2018-06-20T07:29:00Z</dcterms:modified>
</cp:coreProperties>
</file>